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BCB3A" w14:textId="77777777" w:rsidR="003C4ACF" w:rsidRDefault="003C4ACF" w:rsidP="003C4A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Johanna BARBOR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29F0627D" w14:textId="77777777" w:rsidR="003C4ACF" w:rsidRDefault="003C4ACF" w:rsidP="003C4A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Chipping Barnet. Widow.</w:t>
      </w:r>
    </w:p>
    <w:p w14:paraId="05FF16FA" w14:textId="77777777" w:rsidR="003C4ACF" w:rsidRDefault="003C4ACF" w:rsidP="003C4ACF">
      <w:pPr>
        <w:pStyle w:val="NoSpacing"/>
        <w:rPr>
          <w:rFonts w:cs="Times New Roman"/>
          <w:szCs w:val="24"/>
        </w:rPr>
      </w:pPr>
    </w:p>
    <w:p w14:paraId="262125D3" w14:textId="77777777" w:rsidR="003C4ACF" w:rsidRDefault="003C4ACF" w:rsidP="003C4ACF">
      <w:pPr>
        <w:pStyle w:val="NoSpacing"/>
        <w:rPr>
          <w:rFonts w:cs="Times New Roman"/>
          <w:szCs w:val="24"/>
        </w:rPr>
      </w:pPr>
    </w:p>
    <w:p w14:paraId="60B4E18C" w14:textId="77777777" w:rsidR="003C4ACF" w:rsidRDefault="003C4ACF" w:rsidP="003C4A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Daughter:   Margaret(q.v.) = Reginald Unknown(q.v.).</w:t>
      </w:r>
    </w:p>
    <w:p w14:paraId="163DA628" w14:textId="77777777" w:rsidR="003C4ACF" w:rsidRDefault="003C4ACF" w:rsidP="003C4A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p.317)</w:t>
      </w:r>
    </w:p>
    <w:p w14:paraId="561C0E64" w14:textId="77777777" w:rsidR="003C4ACF" w:rsidRDefault="003C4ACF" w:rsidP="003C4ACF">
      <w:pPr>
        <w:pStyle w:val="NoSpacing"/>
        <w:rPr>
          <w:rFonts w:cs="Times New Roman"/>
          <w:szCs w:val="24"/>
        </w:rPr>
      </w:pPr>
    </w:p>
    <w:p w14:paraId="0D610592" w14:textId="77777777" w:rsidR="003C4ACF" w:rsidRDefault="003C4ACF" w:rsidP="003C4ACF">
      <w:pPr>
        <w:pStyle w:val="NoSpacing"/>
        <w:rPr>
          <w:rFonts w:cs="Times New Roman"/>
          <w:szCs w:val="24"/>
        </w:rPr>
      </w:pPr>
    </w:p>
    <w:p w14:paraId="5E1F7373" w14:textId="77777777" w:rsidR="003C4ACF" w:rsidRDefault="003C4ACF" w:rsidP="003C4A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Aug.1433</w:t>
      </w:r>
      <w:r>
        <w:rPr>
          <w:rFonts w:cs="Times New Roman"/>
          <w:szCs w:val="24"/>
        </w:rPr>
        <w:tab/>
        <w:t>She made her Will.  (ibid.)</w:t>
      </w:r>
    </w:p>
    <w:p w14:paraId="779CF291" w14:textId="77777777" w:rsidR="003C4ACF" w:rsidRDefault="003C4ACF" w:rsidP="003C4ACF">
      <w:pPr>
        <w:pStyle w:val="NoSpacing"/>
        <w:rPr>
          <w:rFonts w:cs="Times New Roman"/>
          <w:szCs w:val="24"/>
        </w:rPr>
      </w:pPr>
    </w:p>
    <w:p w14:paraId="5B12A52D" w14:textId="77777777" w:rsidR="003C4ACF" w:rsidRDefault="003C4ACF" w:rsidP="003C4ACF">
      <w:pPr>
        <w:pStyle w:val="NoSpacing"/>
        <w:rPr>
          <w:rFonts w:cs="Times New Roman"/>
          <w:szCs w:val="24"/>
        </w:rPr>
      </w:pPr>
    </w:p>
    <w:p w14:paraId="75579CF7" w14:textId="77777777" w:rsidR="003C4ACF" w:rsidRDefault="003C4ACF" w:rsidP="003C4A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Executors:   Margaret and Reginald.   (ibid.)</w:t>
      </w:r>
    </w:p>
    <w:p w14:paraId="3D2DA5F8" w14:textId="77777777" w:rsidR="003C4ACF" w:rsidRDefault="003C4ACF" w:rsidP="003C4ACF">
      <w:pPr>
        <w:pStyle w:val="NoSpacing"/>
        <w:rPr>
          <w:rFonts w:cs="Times New Roman"/>
          <w:szCs w:val="24"/>
        </w:rPr>
      </w:pPr>
    </w:p>
    <w:p w14:paraId="1B44E6D9" w14:textId="77777777" w:rsidR="003C4ACF" w:rsidRDefault="003C4ACF" w:rsidP="003C4ACF">
      <w:pPr>
        <w:pStyle w:val="NoSpacing"/>
        <w:rPr>
          <w:rFonts w:cs="Times New Roman"/>
          <w:szCs w:val="24"/>
        </w:rPr>
      </w:pPr>
    </w:p>
    <w:p w14:paraId="3D58DECF" w14:textId="77777777" w:rsidR="003C4ACF" w:rsidRDefault="003C4ACF" w:rsidP="003C4A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March 2023</w:t>
      </w:r>
    </w:p>
    <w:p w14:paraId="576D3D6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5EE61" w14:textId="77777777" w:rsidR="003C4ACF" w:rsidRDefault="003C4ACF" w:rsidP="009139A6">
      <w:r>
        <w:separator/>
      </w:r>
    </w:p>
  </w:endnote>
  <w:endnote w:type="continuationSeparator" w:id="0">
    <w:p w14:paraId="48FB3B26" w14:textId="77777777" w:rsidR="003C4ACF" w:rsidRDefault="003C4A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8E1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9094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211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A4123" w14:textId="77777777" w:rsidR="003C4ACF" w:rsidRDefault="003C4ACF" w:rsidP="009139A6">
      <w:r>
        <w:separator/>
      </w:r>
    </w:p>
  </w:footnote>
  <w:footnote w:type="continuationSeparator" w:id="0">
    <w:p w14:paraId="1C9408D1" w14:textId="77777777" w:rsidR="003C4ACF" w:rsidRDefault="003C4A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FB7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2BF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15D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ACF"/>
    <w:rsid w:val="000666E0"/>
    <w:rsid w:val="002510B7"/>
    <w:rsid w:val="003C4AC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9CB76"/>
  <w15:chartTrackingRefBased/>
  <w15:docId w15:val="{B757C5E2-004A-4E3A-B42D-22585B72F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2023-03-19T22:20:00Z</dcterms:created>
  <dcterms:modified xsi:type="dcterms:W3CDTF">2023-03-19T22:20:00Z</dcterms:modified>
</cp:coreProperties>
</file>